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8B3" w:rsidRDefault="003A08B3" w:rsidP="003A08B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WG3 (Security) Meeting #86</w:t>
      </w:r>
      <w:r>
        <w:rPr>
          <w:rFonts w:ascii="Arial" w:hAnsi="Arial" w:cs="Arial"/>
          <w:b/>
          <w:sz w:val="24"/>
        </w:rPr>
        <w:tab/>
        <w:t>S3-170083</w:t>
      </w:r>
    </w:p>
    <w:p w:rsidR="003A08B3" w:rsidRDefault="003A08B3" w:rsidP="003A08B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6-10 February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Sophia Antipolis (France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3A08B3" w:rsidRDefault="003A08B3" w:rsidP="003A08B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3A08B3" w:rsidRDefault="003A08B3" w:rsidP="003A08B3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3GPP CT1</w:t>
      </w:r>
    </w:p>
    <w:p w:rsidR="003A08B3" w:rsidRDefault="003A08B3" w:rsidP="003A08B3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Pr="001D17F2">
        <w:rPr>
          <w:rFonts w:ascii="Arial" w:hAnsi="Arial" w:cs="Arial"/>
          <w:b/>
          <w:sz w:val="22"/>
          <w:szCs w:val="22"/>
        </w:rPr>
        <w:t xml:space="preserve">Completion of </w:t>
      </w:r>
      <w:r>
        <w:rPr>
          <w:rFonts w:ascii="Arial" w:hAnsi="Arial" w:cs="Arial"/>
          <w:b/>
          <w:sz w:val="22"/>
          <w:szCs w:val="22"/>
        </w:rPr>
        <w:t>Mission Critical WIs for</w:t>
      </w:r>
      <w:r w:rsidRPr="001D17F2">
        <w:rPr>
          <w:rFonts w:ascii="Arial" w:hAnsi="Arial" w:cs="Arial"/>
          <w:b/>
          <w:sz w:val="22"/>
          <w:szCs w:val="22"/>
        </w:rPr>
        <w:t xml:space="preserve"> Rel-14</w:t>
      </w:r>
    </w:p>
    <w:p w:rsidR="003A08B3" w:rsidRDefault="003A08B3" w:rsidP="003A08B3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 / Information</w:t>
      </w:r>
    </w:p>
    <w:p w:rsidR="003A08B3" w:rsidRDefault="003A08B3" w:rsidP="003A08B3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7.4</w:t>
      </w:r>
    </w:p>
    <w:p w:rsidR="003A08B3" w:rsidRDefault="003A08B3" w:rsidP="008678F8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3A08B3" w:rsidRDefault="003A08B3" w:rsidP="008678F8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8678F8" w:rsidRPr="009016FE" w:rsidRDefault="008678F8" w:rsidP="008678F8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CT WG </w:t>
      </w:r>
      <w:bookmarkEnd w:id="0"/>
      <w:bookmarkEnd w:id="1"/>
      <w:bookmarkEnd w:id="2"/>
      <w:r w:rsidRPr="009016FE">
        <w:rPr>
          <w:b/>
          <w:noProof/>
          <w:sz w:val="24"/>
        </w:rPr>
        <w:t xml:space="preserve">1 Meeting </w:t>
      </w:r>
      <w:r>
        <w:rPr>
          <w:b/>
          <w:noProof/>
          <w:sz w:val="24"/>
        </w:rPr>
        <w:t>101</w:t>
      </w:r>
      <w:r w:rsidRPr="009016FE">
        <w:rPr>
          <w:b/>
          <w:noProof/>
          <w:sz w:val="24"/>
        </w:rPr>
        <w:tab/>
        <w:t xml:space="preserve">TDoc </w:t>
      </w:r>
      <w:r>
        <w:rPr>
          <w:b/>
          <w:noProof/>
          <w:sz w:val="24"/>
        </w:rPr>
        <w:t>C1-</w:t>
      </w:r>
      <w:bookmarkStart w:id="3" w:name="OLE_LINK44"/>
      <w:r>
        <w:rPr>
          <w:b/>
          <w:noProof/>
          <w:sz w:val="24"/>
        </w:rPr>
        <w:t>16</w:t>
      </w:r>
      <w:bookmarkEnd w:id="3"/>
      <w:r w:rsidR="001D17F2">
        <w:rPr>
          <w:b/>
          <w:noProof/>
          <w:sz w:val="24"/>
        </w:rPr>
        <w:t>5319</w:t>
      </w:r>
    </w:p>
    <w:p w:rsidR="008678F8" w:rsidRDefault="008678F8" w:rsidP="008678F8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 xml:space="preserve">Reno, NV (USA), 14-18 November </w:t>
      </w:r>
      <w:r w:rsidRPr="002A6E64">
        <w:rPr>
          <w:rFonts w:ascii="Arial" w:hAnsi="Arial"/>
          <w:b/>
          <w:noProof/>
          <w:sz w:val="24"/>
        </w:rPr>
        <w:t>2016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Title:</w:t>
      </w:r>
      <w:r w:rsidRPr="001D17F2">
        <w:rPr>
          <w:rFonts w:ascii="Arial" w:hAnsi="Arial" w:cs="Arial"/>
          <w:b/>
          <w:sz w:val="22"/>
          <w:szCs w:val="22"/>
        </w:rPr>
        <w:tab/>
      </w:r>
      <w:r w:rsidR="001D17F2" w:rsidRPr="001D17F2">
        <w:rPr>
          <w:rFonts w:ascii="Arial" w:hAnsi="Arial" w:cs="Arial"/>
          <w:b/>
          <w:sz w:val="22"/>
          <w:szCs w:val="22"/>
        </w:rPr>
        <w:t xml:space="preserve">Completion of </w:t>
      </w:r>
      <w:r w:rsidR="00F7511D">
        <w:rPr>
          <w:rFonts w:ascii="Arial" w:hAnsi="Arial" w:cs="Arial"/>
          <w:b/>
          <w:sz w:val="22"/>
          <w:szCs w:val="22"/>
        </w:rPr>
        <w:t>Mission Critical WIs for</w:t>
      </w:r>
      <w:r w:rsidR="001D17F2" w:rsidRPr="001D17F2">
        <w:rPr>
          <w:rFonts w:ascii="Arial" w:hAnsi="Arial" w:cs="Arial"/>
          <w:b/>
          <w:sz w:val="22"/>
          <w:szCs w:val="22"/>
        </w:rPr>
        <w:t xml:space="preserve"> Rel-14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Response to:</w:t>
      </w:r>
      <w:r w:rsidRPr="001D17F2">
        <w:rPr>
          <w:rFonts w:ascii="Arial" w:hAnsi="Arial" w:cs="Arial"/>
          <w:b/>
          <w:bCs/>
          <w:sz w:val="22"/>
          <w:szCs w:val="22"/>
        </w:rPr>
        <w:tab/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Release:</w:t>
      </w:r>
      <w:r w:rsidRPr="001D17F2">
        <w:rPr>
          <w:rFonts w:ascii="Arial" w:hAnsi="Arial" w:cs="Arial"/>
          <w:b/>
          <w:bCs/>
          <w:sz w:val="22"/>
          <w:szCs w:val="22"/>
        </w:rPr>
        <w:tab/>
      </w:r>
      <w:r w:rsidR="00C26AA8" w:rsidRPr="001D17F2">
        <w:rPr>
          <w:rFonts w:ascii="Arial" w:hAnsi="Arial" w:cs="Arial"/>
          <w:b/>
          <w:bCs/>
          <w:sz w:val="22"/>
          <w:szCs w:val="22"/>
        </w:rPr>
        <w:t>Rel-14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D17F2">
        <w:rPr>
          <w:rFonts w:ascii="Arial" w:hAnsi="Arial" w:cs="Arial"/>
          <w:b/>
          <w:sz w:val="22"/>
          <w:szCs w:val="22"/>
        </w:rPr>
        <w:t>Work Item:</w:t>
      </w:r>
      <w:r w:rsidRPr="001D17F2">
        <w:rPr>
          <w:rFonts w:ascii="Arial" w:hAnsi="Arial" w:cs="Arial"/>
          <w:b/>
          <w:bCs/>
          <w:sz w:val="22"/>
          <w:szCs w:val="22"/>
        </w:rPr>
        <w:tab/>
      </w:r>
      <w:r w:rsidR="001D17F2" w:rsidRPr="001D17F2">
        <w:rPr>
          <w:rFonts w:ascii="Arial" w:hAnsi="Arial" w:cs="Arial"/>
          <w:b/>
          <w:bCs/>
          <w:color w:val="000000"/>
        </w:rPr>
        <w:t>FS_MC_Sec</w:t>
      </w:r>
      <w:r w:rsidR="00F7511D">
        <w:rPr>
          <w:rFonts w:ascii="Arial" w:hAnsi="Arial" w:cs="Arial"/>
          <w:b/>
          <w:bCs/>
          <w:color w:val="000000"/>
        </w:rPr>
        <w:t>,</w:t>
      </w:r>
      <w:r w:rsidR="001D17F2" w:rsidRPr="001D17F2">
        <w:rPr>
          <w:rFonts w:ascii="Arial" w:hAnsi="Arial" w:cs="Arial"/>
          <w:b/>
          <w:bCs/>
          <w:color w:val="000000"/>
        </w:rPr>
        <w:t xml:space="preserve"> </w:t>
      </w:r>
      <w:r w:rsidR="00F7511D">
        <w:rPr>
          <w:rFonts w:ascii="Arial" w:hAnsi="Arial" w:cs="Arial"/>
          <w:b/>
          <w:bCs/>
          <w:color w:val="000000"/>
        </w:rPr>
        <w:t>MCSec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1218C" w:rsidRPr="003A08B3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3A08B3">
        <w:rPr>
          <w:rFonts w:ascii="Arial" w:hAnsi="Arial" w:cs="Arial"/>
          <w:b/>
          <w:sz w:val="22"/>
          <w:szCs w:val="22"/>
          <w:lang w:val="fr-FR"/>
        </w:rPr>
        <w:t>Source:</w:t>
      </w:r>
      <w:r w:rsidRPr="003A08B3">
        <w:rPr>
          <w:rFonts w:ascii="Arial" w:hAnsi="Arial" w:cs="Arial"/>
          <w:b/>
          <w:sz w:val="22"/>
          <w:szCs w:val="22"/>
          <w:lang w:val="fr-FR"/>
        </w:rPr>
        <w:tab/>
      </w:r>
      <w:r w:rsidR="00E61604" w:rsidRPr="003A08B3">
        <w:rPr>
          <w:rFonts w:ascii="Arial" w:hAnsi="Arial" w:cs="Arial"/>
          <w:b/>
          <w:sz w:val="22"/>
          <w:szCs w:val="22"/>
          <w:lang w:val="fr-FR"/>
        </w:rPr>
        <w:t>CT1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1D17F2">
        <w:rPr>
          <w:rFonts w:ascii="Arial" w:hAnsi="Arial" w:cs="Arial"/>
          <w:b/>
          <w:sz w:val="22"/>
          <w:szCs w:val="22"/>
          <w:lang w:val="nb-NO"/>
        </w:rPr>
        <w:t>To:</w:t>
      </w:r>
      <w:r w:rsidRPr="001D17F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1D17F2" w:rsidRPr="001D17F2">
        <w:rPr>
          <w:rFonts w:ascii="Arial" w:hAnsi="Arial" w:cs="Arial"/>
          <w:b/>
          <w:sz w:val="22"/>
          <w:szCs w:val="22"/>
          <w:lang w:val="nb-NO"/>
        </w:rPr>
        <w:t>SA, CT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1D17F2">
        <w:rPr>
          <w:rFonts w:ascii="Arial" w:hAnsi="Arial" w:cs="Arial"/>
          <w:b/>
          <w:sz w:val="22"/>
          <w:szCs w:val="22"/>
          <w:lang w:val="nb-NO"/>
        </w:rPr>
        <w:t>Cc:</w:t>
      </w:r>
      <w:r w:rsidRPr="001D17F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1D17F2" w:rsidRPr="001D17F2">
        <w:rPr>
          <w:rFonts w:ascii="Arial" w:hAnsi="Arial" w:cs="Arial"/>
          <w:b/>
          <w:sz w:val="22"/>
          <w:szCs w:val="22"/>
          <w:lang w:val="nb-NO"/>
        </w:rPr>
        <w:t>SA3, SA6</w:t>
      </w:r>
    </w:p>
    <w:p w:rsidR="0001218C" w:rsidRPr="001D17F2" w:rsidRDefault="0001218C" w:rsidP="0001218C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17F2">
        <w:rPr>
          <w:rFonts w:ascii="Arial" w:hAnsi="Arial" w:cs="Arial"/>
          <w:b/>
          <w:bCs/>
          <w:sz w:val="22"/>
          <w:szCs w:val="22"/>
        </w:rPr>
        <w:t>Atle Monrad</w:t>
      </w: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1D17F2" w:rsidRPr="000904D6">
          <w:rPr>
            <w:rStyle w:val="Hyperlink"/>
            <w:rFonts w:ascii="Arial" w:hAnsi="Arial" w:cs="Arial"/>
            <w:b/>
            <w:bCs/>
            <w:sz w:val="22"/>
            <w:szCs w:val="22"/>
          </w:rPr>
          <w:t>atle.monrad@ericsson.com</w:t>
        </w:r>
      </w:hyperlink>
      <w:r w:rsidR="001D17F2">
        <w:rPr>
          <w:rFonts w:ascii="Arial" w:hAnsi="Arial" w:cs="Arial"/>
          <w:b/>
          <w:bCs/>
          <w:sz w:val="22"/>
          <w:szCs w:val="22"/>
        </w:rPr>
        <w:br/>
      </w:r>
    </w:p>
    <w:p w:rsidR="0001218C" w:rsidRPr="00383545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D17F2">
        <w:rPr>
          <w:rFonts w:ascii="Arial" w:hAnsi="Arial" w:cs="Arial"/>
          <w:b/>
          <w:bCs/>
          <w:sz w:val="22"/>
          <w:szCs w:val="22"/>
        </w:rPr>
        <w:t>C1-165154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D17F2" w:rsidRDefault="001D17F2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CT1 has </w:t>
      </w:r>
      <w:r w:rsidR="001E21A4">
        <w:rPr>
          <w:rFonts w:ascii="Arial" w:hAnsi="Arial" w:cs="Arial"/>
          <w:lang w:val="en-US" w:eastAsia="zh-CN"/>
        </w:rPr>
        <w:t>started</w:t>
      </w:r>
      <w:r>
        <w:rPr>
          <w:rFonts w:ascii="Arial" w:hAnsi="Arial" w:cs="Arial"/>
          <w:lang w:val="en-US" w:eastAsia="zh-CN"/>
        </w:rPr>
        <w:t xml:space="preserve"> the work of the Mission Critical </w:t>
      </w:r>
      <w:r w:rsidR="001E21A4">
        <w:rPr>
          <w:rFonts w:ascii="Arial" w:hAnsi="Arial" w:cs="Arial"/>
          <w:lang w:val="en-US" w:eastAsia="zh-CN"/>
        </w:rPr>
        <w:t>features for</w:t>
      </w:r>
      <w:r>
        <w:rPr>
          <w:rFonts w:ascii="Arial" w:hAnsi="Arial" w:cs="Arial"/>
          <w:lang w:val="en-US" w:eastAsia="zh-CN"/>
        </w:rPr>
        <w:t xml:space="preserve"> Rel-</w:t>
      </w:r>
      <w:r w:rsidR="006F34D4">
        <w:rPr>
          <w:rFonts w:ascii="Arial" w:hAnsi="Arial" w:cs="Arial"/>
          <w:lang w:val="en-US" w:eastAsia="zh-CN"/>
        </w:rPr>
        <w:t>14, and three CT-wide WIs are provided for approval to CT#74.</w:t>
      </w:r>
    </w:p>
    <w:p w:rsidR="00541E28" w:rsidRDefault="001E21A4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While discussing these WIDs, </w:t>
      </w:r>
      <w:r w:rsidR="001D17F2">
        <w:rPr>
          <w:rFonts w:ascii="Arial" w:hAnsi="Arial" w:cs="Arial"/>
          <w:lang w:val="en-US" w:eastAsia="zh-CN"/>
        </w:rPr>
        <w:t xml:space="preserve">the </w:t>
      </w:r>
      <w:r w:rsidR="00541E28">
        <w:rPr>
          <w:rFonts w:ascii="Arial" w:hAnsi="Arial" w:cs="Arial"/>
          <w:lang w:val="en-US" w:eastAsia="zh-CN"/>
        </w:rPr>
        <w:t xml:space="preserve">late completion of the </w:t>
      </w:r>
      <w:r w:rsidR="001D17F2">
        <w:rPr>
          <w:rFonts w:ascii="Arial" w:hAnsi="Arial" w:cs="Arial"/>
          <w:lang w:val="en-US" w:eastAsia="zh-CN"/>
        </w:rPr>
        <w:t>security</w:t>
      </w:r>
      <w:r w:rsidR="00541E28">
        <w:rPr>
          <w:rFonts w:ascii="Arial" w:hAnsi="Arial" w:cs="Arial"/>
          <w:lang w:val="en-US" w:eastAsia="zh-CN"/>
        </w:rPr>
        <w:t>-related parts</w:t>
      </w:r>
      <w:r>
        <w:rPr>
          <w:rFonts w:ascii="Arial" w:hAnsi="Arial" w:cs="Arial"/>
          <w:lang w:val="en-US" w:eastAsia="zh-CN"/>
        </w:rPr>
        <w:t xml:space="preserve"> has been observed.</w:t>
      </w:r>
    </w:p>
    <w:p w:rsidR="00541E28" w:rsidRDefault="00541E28" w:rsidP="00541E28">
      <w:pPr>
        <w:pStyle w:val="ListParagraph"/>
        <w:numPr>
          <w:ilvl w:val="0"/>
          <w:numId w:val="1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study on mission critical security enhancements is planned for completion in March 2017.</w:t>
      </w:r>
    </w:p>
    <w:p w:rsidR="00541E28" w:rsidRDefault="00541E28" w:rsidP="00541E28">
      <w:pPr>
        <w:pStyle w:val="ListParagraph"/>
        <w:rPr>
          <w:rFonts w:ascii="Arial" w:hAnsi="Arial" w:cs="Arial"/>
          <w:lang w:val="en-US" w:eastAsia="zh-CN"/>
        </w:rPr>
      </w:pPr>
    </w:p>
    <w:p w:rsidR="00541E28" w:rsidRPr="00541E28" w:rsidRDefault="00541E28" w:rsidP="00541E28">
      <w:pPr>
        <w:pStyle w:val="ListParagraph"/>
        <w:numPr>
          <w:ilvl w:val="0"/>
          <w:numId w:val="1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feature on security of the mission critical service is planned for completion in June 2017.</w:t>
      </w:r>
    </w:p>
    <w:p w:rsidR="001D17F2" w:rsidRDefault="006F34D4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This is also confirmed by the attached incoming LS from SA3 in C1-165154.</w:t>
      </w:r>
    </w:p>
    <w:p w:rsidR="001D17F2" w:rsidRDefault="001E21A4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This late completion of Stage-2 is reflected in the completion dates for the work of Stage-3. </w:t>
      </w:r>
      <w:r w:rsidR="006F34D4">
        <w:rPr>
          <w:rFonts w:ascii="Arial" w:hAnsi="Arial" w:cs="Arial"/>
          <w:lang w:val="en-US" w:eastAsia="zh-CN"/>
        </w:rPr>
        <w:t xml:space="preserve">CT1 understand that </w:t>
      </w:r>
      <w:r w:rsidR="00541E28">
        <w:rPr>
          <w:rFonts w:ascii="Arial" w:hAnsi="Arial" w:cs="Arial"/>
          <w:lang w:val="en-US" w:eastAsia="zh-CN"/>
        </w:rPr>
        <w:t xml:space="preserve">completion of </w:t>
      </w:r>
      <w:r w:rsidR="006F34D4">
        <w:rPr>
          <w:rFonts w:ascii="Arial" w:hAnsi="Arial" w:cs="Arial"/>
          <w:lang w:val="en-US" w:eastAsia="zh-CN"/>
        </w:rPr>
        <w:t>the work</w:t>
      </w:r>
      <w:r w:rsidR="00BA72FF">
        <w:rPr>
          <w:rFonts w:ascii="Arial" w:hAnsi="Arial" w:cs="Arial"/>
          <w:lang w:val="en-US" w:eastAsia="zh-CN"/>
        </w:rPr>
        <w:t xml:space="preserve"> of mission critical featur</w:t>
      </w:r>
      <w:r w:rsidR="00541E28">
        <w:rPr>
          <w:rFonts w:ascii="Arial" w:hAnsi="Arial" w:cs="Arial"/>
          <w:lang w:val="en-US" w:eastAsia="zh-CN"/>
        </w:rPr>
        <w:t>e</w:t>
      </w:r>
      <w:r w:rsidR="00BA72FF">
        <w:rPr>
          <w:rFonts w:ascii="Arial" w:hAnsi="Arial" w:cs="Arial"/>
          <w:lang w:val="en-US" w:eastAsia="zh-CN"/>
        </w:rPr>
        <w:t>s</w:t>
      </w:r>
      <w:r w:rsidR="00541E28">
        <w:rPr>
          <w:rFonts w:ascii="Arial" w:hAnsi="Arial" w:cs="Arial"/>
          <w:lang w:val="en-US" w:eastAsia="zh-CN"/>
        </w:rPr>
        <w:t xml:space="preserve"> is important in Rel-14</w:t>
      </w:r>
      <w:r w:rsidR="00453B72">
        <w:rPr>
          <w:rFonts w:ascii="Arial" w:hAnsi="Arial" w:cs="Arial"/>
          <w:lang w:val="en-US" w:eastAsia="zh-CN"/>
        </w:rPr>
        <w:t xml:space="preserve">, but is surprised that </w:t>
      </w:r>
      <w:r>
        <w:rPr>
          <w:rFonts w:ascii="Arial" w:hAnsi="Arial" w:cs="Arial"/>
          <w:lang w:val="en-US" w:eastAsia="zh-CN"/>
        </w:rPr>
        <w:t>S</w:t>
      </w:r>
      <w:r w:rsidR="00453B72">
        <w:rPr>
          <w:rFonts w:ascii="Arial" w:hAnsi="Arial" w:cs="Arial"/>
          <w:lang w:val="en-US" w:eastAsia="zh-CN"/>
        </w:rPr>
        <w:t xml:space="preserve">tage-2 is allowed </w:t>
      </w:r>
      <w:r w:rsidR="00F7511D">
        <w:rPr>
          <w:rFonts w:ascii="Arial" w:hAnsi="Arial" w:cs="Arial"/>
          <w:lang w:val="en-US" w:eastAsia="zh-CN"/>
        </w:rPr>
        <w:t>this long</w:t>
      </w:r>
      <w:r w:rsidR="00453B72">
        <w:rPr>
          <w:rFonts w:ascii="Arial" w:hAnsi="Arial" w:cs="Arial"/>
          <w:lang w:val="en-US" w:eastAsia="zh-CN"/>
        </w:rPr>
        <w:t xml:space="preserve"> extension for completion of their work.</w:t>
      </w:r>
    </w:p>
    <w:p w:rsidR="00D83EB9" w:rsidRDefault="00453B72" w:rsidP="008568A4">
      <w:pPr>
        <w:rPr>
          <w:rFonts w:ascii="Arial" w:hAnsi="Arial" w:cs="Arial"/>
          <w:b/>
          <w:u w:val="single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CT1 will do its best to complete the </w:t>
      </w:r>
      <w:r w:rsidR="00F7511D">
        <w:rPr>
          <w:rFonts w:ascii="Arial" w:hAnsi="Arial" w:cs="Arial"/>
          <w:lang w:val="en-US" w:eastAsia="zh-CN"/>
        </w:rPr>
        <w:t>Stage-3</w:t>
      </w:r>
      <w:r>
        <w:rPr>
          <w:rFonts w:ascii="Arial" w:hAnsi="Arial" w:cs="Arial"/>
          <w:lang w:val="en-US" w:eastAsia="zh-CN"/>
        </w:rPr>
        <w:t xml:space="preserve"> as soon as possible, and has scheduled </w:t>
      </w:r>
      <w:bookmarkStart w:id="4" w:name="OLE_LINK14"/>
      <w:r w:rsidR="001E21A4">
        <w:rPr>
          <w:rFonts w:ascii="Arial" w:hAnsi="Arial" w:cs="Arial"/>
          <w:lang w:val="en-US" w:eastAsia="zh-CN"/>
        </w:rPr>
        <w:t>4 meetings until June 2017</w:t>
      </w:r>
      <w:r w:rsidR="00F7511D">
        <w:rPr>
          <w:rFonts w:ascii="Arial" w:hAnsi="Arial" w:cs="Arial"/>
          <w:lang w:val="en-US" w:eastAsia="zh-CN"/>
        </w:rPr>
        <w:t>.</w:t>
      </w:r>
      <w:bookmarkStart w:id="5" w:name="_GoBack"/>
      <w:bookmarkEnd w:id="5"/>
    </w:p>
    <w:p w:rsidR="00453B72" w:rsidRPr="00453B72" w:rsidRDefault="00453B72" w:rsidP="008568A4">
      <w:pPr>
        <w:rPr>
          <w:rFonts w:ascii="Arial" w:hAnsi="Arial" w:cs="Arial"/>
          <w:b/>
          <w:u w:val="single"/>
          <w:lang w:val="en-US" w:eastAsia="zh-CN"/>
        </w:rPr>
      </w:pPr>
    </w:p>
    <w:bookmarkEnd w:id="4"/>
    <w:p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:rsidR="00453B72" w:rsidRDefault="00453B72" w:rsidP="00453B7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CT:</w:t>
      </w:r>
    </w:p>
    <w:p w:rsidR="00453B72" w:rsidRDefault="00453B72" w:rsidP="00453B72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CT to take note of this when approving the </w:t>
      </w:r>
      <w:r>
        <w:rPr>
          <w:rFonts w:ascii="Arial" w:hAnsi="Arial" w:cs="Arial"/>
          <w:lang w:val="en-US" w:eastAsia="zh-CN"/>
        </w:rPr>
        <w:t xml:space="preserve">CT-wide WIs on </w:t>
      </w:r>
      <w:r w:rsidR="001E21A4">
        <w:rPr>
          <w:rFonts w:ascii="Arial" w:hAnsi="Arial" w:cs="Arial"/>
          <w:lang w:val="en-US" w:eastAsia="zh-CN"/>
        </w:rPr>
        <w:t>mission critical enhancements for</w:t>
      </w:r>
      <w:r>
        <w:rPr>
          <w:rFonts w:ascii="Arial" w:hAnsi="Arial" w:cs="Arial"/>
          <w:lang w:val="en-US" w:eastAsia="zh-CN"/>
        </w:rPr>
        <w:t xml:space="preserve"> Rel-14</w:t>
      </w:r>
      <w:r>
        <w:rPr>
          <w:rFonts w:ascii="Arial" w:hAnsi="Arial" w:cs="Arial"/>
          <w:lang w:eastAsia="zh-CN"/>
        </w:rPr>
        <w:t>.</w:t>
      </w:r>
    </w:p>
    <w:p w:rsidR="00453B72" w:rsidRDefault="00453B72" w:rsidP="00453B72">
      <w:pPr>
        <w:spacing w:after="120"/>
        <w:rPr>
          <w:rFonts w:ascii="Arial" w:hAnsi="Arial" w:cs="Arial"/>
        </w:rPr>
      </w:pPr>
    </w:p>
    <w:p w:rsidR="0001218C" w:rsidRDefault="0001218C" w:rsidP="0001218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568A4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:</w:t>
      </w:r>
    </w:p>
    <w:p w:rsidR="00B97703" w:rsidRDefault="0001218C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 w:rsidR="00D90EAB">
        <w:rPr>
          <w:rFonts w:ascii="Arial" w:hAnsi="Arial" w:cs="Arial"/>
          <w:lang w:eastAsia="zh-CN"/>
        </w:rPr>
        <w:t>kindly ask</w:t>
      </w:r>
      <w:r w:rsidR="00261B87">
        <w:rPr>
          <w:rFonts w:ascii="Arial" w:hAnsi="Arial" w:cs="Arial"/>
          <w:lang w:eastAsia="zh-CN"/>
        </w:rPr>
        <w:t>s</w:t>
      </w:r>
      <w:r w:rsidR="008568A4">
        <w:rPr>
          <w:rFonts w:ascii="Arial" w:hAnsi="Arial" w:cs="Arial"/>
          <w:lang w:eastAsia="zh-CN"/>
        </w:rPr>
        <w:t xml:space="preserve"> </w:t>
      </w:r>
      <w:r w:rsidR="001E21A4">
        <w:rPr>
          <w:rFonts w:ascii="Arial" w:hAnsi="Arial" w:cs="Arial"/>
          <w:lang w:eastAsia="zh-CN"/>
        </w:rPr>
        <w:t xml:space="preserve">SA to take note of this and </w:t>
      </w:r>
      <w:r w:rsidR="00453B72">
        <w:rPr>
          <w:rFonts w:ascii="Arial" w:hAnsi="Arial" w:cs="Arial"/>
          <w:lang w:eastAsia="zh-CN"/>
        </w:rPr>
        <w:t>consider</w:t>
      </w:r>
      <w:r w:rsidR="001E21A4">
        <w:rPr>
          <w:rFonts w:ascii="Arial" w:hAnsi="Arial" w:cs="Arial"/>
          <w:lang w:eastAsia="zh-CN"/>
        </w:rPr>
        <w:t xml:space="preserve"> a tighter follow-up of WIs in Rel-15, in order to not put Stage-3 in a situation </w:t>
      </w:r>
      <w:r w:rsidR="00F7511D">
        <w:rPr>
          <w:rFonts w:ascii="Arial" w:hAnsi="Arial" w:cs="Arial"/>
          <w:lang w:eastAsia="zh-CN"/>
        </w:rPr>
        <w:t>where completion of the work by</w:t>
      </w:r>
      <w:r w:rsidR="001E21A4">
        <w:rPr>
          <w:rFonts w:ascii="Arial" w:hAnsi="Arial" w:cs="Arial"/>
          <w:lang w:eastAsia="zh-CN"/>
        </w:rPr>
        <w:t xml:space="preserve"> the </w:t>
      </w:r>
      <w:r w:rsidR="00F7511D">
        <w:rPr>
          <w:rFonts w:ascii="Arial" w:hAnsi="Arial" w:cs="Arial"/>
          <w:lang w:eastAsia="zh-CN"/>
        </w:rPr>
        <w:t>scheduled end-date of the release is impossible</w:t>
      </w:r>
      <w:r w:rsidR="001E21A4">
        <w:rPr>
          <w:rFonts w:ascii="Arial" w:hAnsi="Arial" w:cs="Arial"/>
          <w:lang w:eastAsia="zh-CN"/>
        </w:rPr>
        <w:t>.</w:t>
      </w:r>
    </w:p>
    <w:p w:rsidR="00453B72" w:rsidRDefault="00453B72" w:rsidP="008568A4">
      <w:pPr>
        <w:spacing w:after="120"/>
        <w:ind w:left="851" w:hanging="851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814A2" w:rsidRDefault="00B814A2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101bis</w:t>
      </w:r>
      <w:r>
        <w:rPr>
          <w:rFonts w:ascii="Arial" w:hAnsi="Arial" w:cs="Arial"/>
          <w:bCs/>
        </w:rPr>
        <w:tab/>
        <w:t xml:space="preserve">16-20 </w:t>
      </w:r>
      <w:r w:rsidR="00453B72">
        <w:rPr>
          <w:rFonts w:ascii="Arial" w:hAnsi="Arial" w:cs="Arial"/>
          <w:bCs/>
        </w:rPr>
        <w:t>January 2017</w:t>
      </w:r>
      <w:r w:rsidR="00453B72">
        <w:rPr>
          <w:rFonts w:ascii="Arial" w:hAnsi="Arial" w:cs="Arial"/>
          <w:bCs/>
        </w:rPr>
        <w:tab/>
        <w:t>Spokane, US</w:t>
      </w:r>
    </w:p>
    <w:p w:rsidR="00B814A2" w:rsidRPr="00966940" w:rsidRDefault="00B814A2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vertAlign w:val="subscript"/>
        </w:rPr>
      </w:pPr>
      <w:r>
        <w:rPr>
          <w:rFonts w:ascii="Arial" w:hAnsi="Arial" w:cs="Arial"/>
          <w:bCs/>
        </w:rPr>
        <w:t>TSG CT WG1 Meeting 102</w:t>
      </w:r>
      <w:r>
        <w:rPr>
          <w:rFonts w:ascii="Arial" w:hAnsi="Arial" w:cs="Arial"/>
          <w:bCs/>
        </w:rPr>
        <w:tab/>
        <w:t>13-17 February 2017</w:t>
      </w:r>
      <w:r>
        <w:rPr>
          <w:rFonts w:ascii="Arial" w:hAnsi="Arial" w:cs="Arial"/>
          <w:bCs/>
        </w:rPr>
        <w:tab/>
        <w:t>Dubrovnik, Croatia</w:t>
      </w:r>
    </w:p>
    <w:sectPr w:rsidR="00B814A2" w:rsidRPr="00966940" w:rsidSect="003834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CFF" w:rsidRDefault="00253CFF">
      <w:pPr>
        <w:spacing w:after="0"/>
      </w:pPr>
      <w:r>
        <w:separator/>
      </w:r>
    </w:p>
  </w:endnote>
  <w:endnote w:type="continuationSeparator" w:id="0">
    <w:p w:rsidR="00253CFF" w:rsidRDefault="00253CF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CFF" w:rsidRDefault="00253CFF">
      <w:pPr>
        <w:spacing w:after="0"/>
      </w:pPr>
      <w:r>
        <w:separator/>
      </w:r>
    </w:p>
  </w:footnote>
  <w:footnote w:type="continuationSeparator" w:id="0">
    <w:p w:rsidR="00253CFF" w:rsidRDefault="00253CF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83BE0"/>
    <w:multiLevelType w:val="hybridMultilevel"/>
    <w:tmpl w:val="65EC66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2AD4"/>
    <w:rsid w:val="0001218C"/>
    <w:rsid w:val="00012CB5"/>
    <w:rsid w:val="00017F23"/>
    <w:rsid w:val="000352E6"/>
    <w:rsid w:val="00052481"/>
    <w:rsid w:val="000531D5"/>
    <w:rsid w:val="00065163"/>
    <w:rsid w:val="00070511"/>
    <w:rsid w:val="00073A06"/>
    <w:rsid w:val="00085097"/>
    <w:rsid w:val="00087D27"/>
    <w:rsid w:val="00093CA8"/>
    <w:rsid w:val="000D79FE"/>
    <w:rsid w:val="000F6242"/>
    <w:rsid w:val="001345E4"/>
    <w:rsid w:val="001376A1"/>
    <w:rsid w:val="00141325"/>
    <w:rsid w:val="0014580C"/>
    <w:rsid w:val="001921F5"/>
    <w:rsid w:val="001A1D26"/>
    <w:rsid w:val="001A50C8"/>
    <w:rsid w:val="001B275B"/>
    <w:rsid w:val="001C7218"/>
    <w:rsid w:val="001D17F2"/>
    <w:rsid w:val="001D797D"/>
    <w:rsid w:val="001E2003"/>
    <w:rsid w:val="001E21A4"/>
    <w:rsid w:val="00200ADA"/>
    <w:rsid w:val="0020535E"/>
    <w:rsid w:val="0024578E"/>
    <w:rsid w:val="00253CFF"/>
    <w:rsid w:val="002601C6"/>
    <w:rsid w:val="00261B87"/>
    <w:rsid w:val="00261ED1"/>
    <w:rsid w:val="002620CE"/>
    <w:rsid w:val="0026238C"/>
    <w:rsid w:val="00264C04"/>
    <w:rsid w:val="002661A6"/>
    <w:rsid w:val="00273C86"/>
    <w:rsid w:val="00275D82"/>
    <w:rsid w:val="002767D7"/>
    <w:rsid w:val="002A34A4"/>
    <w:rsid w:val="002A6E64"/>
    <w:rsid w:val="002C737A"/>
    <w:rsid w:val="002D0251"/>
    <w:rsid w:val="002D3C38"/>
    <w:rsid w:val="002D4E85"/>
    <w:rsid w:val="002F0DEA"/>
    <w:rsid w:val="002F1940"/>
    <w:rsid w:val="002F24A9"/>
    <w:rsid w:val="002F7882"/>
    <w:rsid w:val="0031495C"/>
    <w:rsid w:val="00322430"/>
    <w:rsid w:val="00323AE5"/>
    <w:rsid w:val="00326B4A"/>
    <w:rsid w:val="003305B8"/>
    <w:rsid w:val="003306C7"/>
    <w:rsid w:val="00332A1F"/>
    <w:rsid w:val="00334139"/>
    <w:rsid w:val="00344CD0"/>
    <w:rsid w:val="00360638"/>
    <w:rsid w:val="0038349C"/>
    <w:rsid w:val="00383545"/>
    <w:rsid w:val="00390786"/>
    <w:rsid w:val="003A08B3"/>
    <w:rsid w:val="003A46E7"/>
    <w:rsid w:val="003C06BE"/>
    <w:rsid w:val="003E67A1"/>
    <w:rsid w:val="003F157F"/>
    <w:rsid w:val="00400FFF"/>
    <w:rsid w:val="00414A5E"/>
    <w:rsid w:val="00420CA3"/>
    <w:rsid w:val="0043215F"/>
    <w:rsid w:val="00433500"/>
    <w:rsid w:val="00433F71"/>
    <w:rsid w:val="00436544"/>
    <w:rsid w:val="0044192B"/>
    <w:rsid w:val="00441BAC"/>
    <w:rsid w:val="00444933"/>
    <w:rsid w:val="00453B72"/>
    <w:rsid w:val="00461A49"/>
    <w:rsid w:val="0046511B"/>
    <w:rsid w:val="00467F13"/>
    <w:rsid w:val="0047053B"/>
    <w:rsid w:val="004861B4"/>
    <w:rsid w:val="004A03F0"/>
    <w:rsid w:val="004A2A87"/>
    <w:rsid w:val="004B7335"/>
    <w:rsid w:val="004C24BC"/>
    <w:rsid w:val="004C6A2A"/>
    <w:rsid w:val="004E3939"/>
    <w:rsid w:val="004F0A76"/>
    <w:rsid w:val="004F7292"/>
    <w:rsid w:val="005038C4"/>
    <w:rsid w:val="00513A0C"/>
    <w:rsid w:val="00536CAF"/>
    <w:rsid w:val="00541E28"/>
    <w:rsid w:val="00550477"/>
    <w:rsid w:val="00560AEF"/>
    <w:rsid w:val="00581084"/>
    <w:rsid w:val="00585ACB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622A26"/>
    <w:rsid w:val="00665BE3"/>
    <w:rsid w:val="0067350B"/>
    <w:rsid w:val="00673D67"/>
    <w:rsid w:val="00677A9B"/>
    <w:rsid w:val="006958DA"/>
    <w:rsid w:val="006A26AE"/>
    <w:rsid w:val="006B023C"/>
    <w:rsid w:val="006C047A"/>
    <w:rsid w:val="006E1F8E"/>
    <w:rsid w:val="006F34D4"/>
    <w:rsid w:val="00713CE2"/>
    <w:rsid w:val="00717A41"/>
    <w:rsid w:val="00720021"/>
    <w:rsid w:val="00724FB5"/>
    <w:rsid w:val="00732986"/>
    <w:rsid w:val="00737449"/>
    <w:rsid w:val="00752E6C"/>
    <w:rsid w:val="00753F87"/>
    <w:rsid w:val="007735A3"/>
    <w:rsid w:val="00780857"/>
    <w:rsid w:val="00782A0E"/>
    <w:rsid w:val="007A2E51"/>
    <w:rsid w:val="007A77A0"/>
    <w:rsid w:val="007B19F4"/>
    <w:rsid w:val="007C5737"/>
    <w:rsid w:val="007C715D"/>
    <w:rsid w:val="007D0284"/>
    <w:rsid w:val="007E3CB4"/>
    <w:rsid w:val="007F4F92"/>
    <w:rsid w:val="007F62F9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B4F1B"/>
    <w:rsid w:val="008B6A88"/>
    <w:rsid w:val="008C28C6"/>
    <w:rsid w:val="008D6C74"/>
    <w:rsid w:val="008D772F"/>
    <w:rsid w:val="008E5AE3"/>
    <w:rsid w:val="008F3078"/>
    <w:rsid w:val="008F339D"/>
    <w:rsid w:val="009016FE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61BC8"/>
    <w:rsid w:val="009832B5"/>
    <w:rsid w:val="0098582A"/>
    <w:rsid w:val="00986D3A"/>
    <w:rsid w:val="0099764C"/>
    <w:rsid w:val="009A1024"/>
    <w:rsid w:val="009D646A"/>
    <w:rsid w:val="009D795B"/>
    <w:rsid w:val="009F0B2A"/>
    <w:rsid w:val="00A038D4"/>
    <w:rsid w:val="00A107B5"/>
    <w:rsid w:val="00A3257D"/>
    <w:rsid w:val="00A4219E"/>
    <w:rsid w:val="00A72791"/>
    <w:rsid w:val="00A82688"/>
    <w:rsid w:val="00A85229"/>
    <w:rsid w:val="00A92389"/>
    <w:rsid w:val="00AA4539"/>
    <w:rsid w:val="00AB6558"/>
    <w:rsid w:val="00AC063C"/>
    <w:rsid w:val="00AD361F"/>
    <w:rsid w:val="00AE073B"/>
    <w:rsid w:val="00B05368"/>
    <w:rsid w:val="00B30A56"/>
    <w:rsid w:val="00B329B5"/>
    <w:rsid w:val="00B43759"/>
    <w:rsid w:val="00B46763"/>
    <w:rsid w:val="00B57448"/>
    <w:rsid w:val="00B77751"/>
    <w:rsid w:val="00B77992"/>
    <w:rsid w:val="00B814A2"/>
    <w:rsid w:val="00B90FB2"/>
    <w:rsid w:val="00B97703"/>
    <w:rsid w:val="00BA627A"/>
    <w:rsid w:val="00BA72FF"/>
    <w:rsid w:val="00BB2D98"/>
    <w:rsid w:val="00BC660A"/>
    <w:rsid w:val="00BE0F48"/>
    <w:rsid w:val="00BE6058"/>
    <w:rsid w:val="00BE6F9B"/>
    <w:rsid w:val="00C24A6A"/>
    <w:rsid w:val="00C26AA8"/>
    <w:rsid w:val="00C3323A"/>
    <w:rsid w:val="00C37C16"/>
    <w:rsid w:val="00C41A02"/>
    <w:rsid w:val="00C45BCA"/>
    <w:rsid w:val="00C47033"/>
    <w:rsid w:val="00C64C57"/>
    <w:rsid w:val="00C753D6"/>
    <w:rsid w:val="00C82985"/>
    <w:rsid w:val="00C86777"/>
    <w:rsid w:val="00C914A2"/>
    <w:rsid w:val="00CC6EA3"/>
    <w:rsid w:val="00CD2669"/>
    <w:rsid w:val="00CD3040"/>
    <w:rsid w:val="00CE549C"/>
    <w:rsid w:val="00CF4009"/>
    <w:rsid w:val="00CF5F2B"/>
    <w:rsid w:val="00D02EF7"/>
    <w:rsid w:val="00D1231F"/>
    <w:rsid w:val="00D143C5"/>
    <w:rsid w:val="00D37774"/>
    <w:rsid w:val="00D520A6"/>
    <w:rsid w:val="00D67C76"/>
    <w:rsid w:val="00D71057"/>
    <w:rsid w:val="00D71DDB"/>
    <w:rsid w:val="00D83EB9"/>
    <w:rsid w:val="00D87FA9"/>
    <w:rsid w:val="00D90EAB"/>
    <w:rsid w:val="00DA43E6"/>
    <w:rsid w:val="00DB427A"/>
    <w:rsid w:val="00DC3C29"/>
    <w:rsid w:val="00E01139"/>
    <w:rsid w:val="00E02991"/>
    <w:rsid w:val="00E150D1"/>
    <w:rsid w:val="00E1590E"/>
    <w:rsid w:val="00E20EB6"/>
    <w:rsid w:val="00E345FE"/>
    <w:rsid w:val="00E44254"/>
    <w:rsid w:val="00E55757"/>
    <w:rsid w:val="00E61604"/>
    <w:rsid w:val="00E70734"/>
    <w:rsid w:val="00E9669E"/>
    <w:rsid w:val="00E96846"/>
    <w:rsid w:val="00EA6F11"/>
    <w:rsid w:val="00EB3ABE"/>
    <w:rsid w:val="00EF0230"/>
    <w:rsid w:val="00F06256"/>
    <w:rsid w:val="00F0715A"/>
    <w:rsid w:val="00F14076"/>
    <w:rsid w:val="00F22084"/>
    <w:rsid w:val="00F40B8A"/>
    <w:rsid w:val="00F53275"/>
    <w:rsid w:val="00F55B19"/>
    <w:rsid w:val="00F64CC4"/>
    <w:rsid w:val="00F67AAC"/>
    <w:rsid w:val="00F73C4A"/>
    <w:rsid w:val="00F7511D"/>
    <w:rsid w:val="00FB3F22"/>
    <w:rsid w:val="00FC461F"/>
    <w:rsid w:val="00FC68A8"/>
    <w:rsid w:val="00FE3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No List" w:uiPriority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8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A08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A08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A08B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A08B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A08B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A08B3"/>
    <w:pPr>
      <w:outlineLvl w:val="5"/>
    </w:pPr>
  </w:style>
  <w:style w:type="paragraph" w:styleId="Heading7">
    <w:name w:val="heading 7"/>
    <w:basedOn w:val="H6"/>
    <w:next w:val="Normal"/>
    <w:qFormat/>
    <w:rsid w:val="003A08B3"/>
    <w:pPr>
      <w:outlineLvl w:val="6"/>
    </w:pPr>
  </w:style>
  <w:style w:type="paragraph" w:styleId="Heading8">
    <w:name w:val="heading 8"/>
    <w:basedOn w:val="Heading1"/>
    <w:next w:val="Normal"/>
    <w:qFormat/>
    <w:rsid w:val="003A08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8B3"/>
    <w:pPr>
      <w:outlineLvl w:val="8"/>
    </w:pPr>
  </w:style>
  <w:style w:type="character" w:default="1" w:styleId="DefaultParagraphFont">
    <w:name w:val="Default Paragraph Font"/>
    <w:semiHidden/>
    <w:rsid w:val="003A08B3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A08B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3A08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3A08B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8349C"/>
  </w:style>
  <w:style w:type="paragraph" w:customStyle="1" w:styleId="B1">
    <w:name w:val="B1"/>
    <w:basedOn w:val="List"/>
    <w:rsid w:val="003A08B3"/>
  </w:style>
  <w:style w:type="paragraph" w:customStyle="1" w:styleId="00BodyText">
    <w:name w:val="00 BodyText"/>
    <w:basedOn w:val="Normal"/>
    <w:rsid w:val="0038349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8349C"/>
    <w:pPr>
      <w:widowControl w:val="0"/>
    </w:pPr>
  </w:style>
  <w:style w:type="paragraph" w:customStyle="1" w:styleId="2">
    <w:name w:val="??? 2"/>
    <w:basedOn w:val="a"/>
    <w:next w:val="a"/>
    <w:rsid w:val="0038349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38349C"/>
    <w:rPr>
      <w:sz w:val="16"/>
    </w:rPr>
  </w:style>
  <w:style w:type="paragraph" w:customStyle="1" w:styleId="DECISION">
    <w:name w:val="DECISION"/>
    <w:basedOn w:val="Normal"/>
    <w:rsid w:val="0038349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8349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8349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8349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8349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A08B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8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A08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8B3"/>
    <w:pPr>
      <w:ind w:left="1701" w:hanging="1701"/>
    </w:pPr>
  </w:style>
  <w:style w:type="paragraph" w:styleId="TOC4">
    <w:name w:val="toc 4"/>
    <w:basedOn w:val="TOC3"/>
    <w:semiHidden/>
    <w:rsid w:val="003A08B3"/>
    <w:pPr>
      <w:ind w:left="1418" w:hanging="1418"/>
    </w:pPr>
  </w:style>
  <w:style w:type="paragraph" w:styleId="TOC3">
    <w:name w:val="toc 3"/>
    <w:basedOn w:val="TOC2"/>
    <w:semiHidden/>
    <w:rsid w:val="003A08B3"/>
    <w:pPr>
      <w:ind w:left="1134" w:hanging="1134"/>
    </w:pPr>
  </w:style>
  <w:style w:type="paragraph" w:styleId="TOC2">
    <w:name w:val="toc 2"/>
    <w:basedOn w:val="TOC1"/>
    <w:semiHidden/>
    <w:rsid w:val="003A08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8B3"/>
    <w:pPr>
      <w:ind w:left="284"/>
    </w:pPr>
  </w:style>
  <w:style w:type="paragraph" w:styleId="Index1">
    <w:name w:val="index 1"/>
    <w:basedOn w:val="Normal"/>
    <w:semiHidden/>
    <w:rsid w:val="003A08B3"/>
    <w:pPr>
      <w:keepLines/>
      <w:spacing w:after="0"/>
    </w:pPr>
  </w:style>
  <w:style w:type="paragraph" w:customStyle="1" w:styleId="ZH">
    <w:name w:val="ZH"/>
    <w:rsid w:val="003A08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8B3"/>
    <w:pPr>
      <w:outlineLvl w:val="9"/>
    </w:pPr>
  </w:style>
  <w:style w:type="paragraph" w:styleId="ListNumber2">
    <w:name w:val="List Number 2"/>
    <w:basedOn w:val="ListNumber"/>
    <w:rsid w:val="003A08B3"/>
    <w:pPr>
      <w:ind w:left="851"/>
    </w:pPr>
  </w:style>
  <w:style w:type="character" w:styleId="FootnoteReference">
    <w:name w:val="footnote reference"/>
    <w:basedOn w:val="DefaultParagraphFont"/>
    <w:semiHidden/>
    <w:rsid w:val="003A08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A08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A08B3"/>
    <w:rPr>
      <w:b/>
    </w:rPr>
  </w:style>
  <w:style w:type="paragraph" w:customStyle="1" w:styleId="TAC">
    <w:name w:val="TAC"/>
    <w:basedOn w:val="TAL"/>
    <w:rsid w:val="003A08B3"/>
    <w:pPr>
      <w:jc w:val="center"/>
    </w:pPr>
  </w:style>
  <w:style w:type="paragraph" w:customStyle="1" w:styleId="TF">
    <w:name w:val="TF"/>
    <w:basedOn w:val="TH"/>
    <w:rsid w:val="003A08B3"/>
    <w:pPr>
      <w:keepNext w:val="0"/>
      <w:spacing w:before="0" w:after="240"/>
    </w:pPr>
  </w:style>
  <w:style w:type="paragraph" w:customStyle="1" w:styleId="NO">
    <w:name w:val="NO"/>
    <w:basedOn w:val="Normal"/>
    <w:rsid w:val="003A08B3"/>
    <w:pPr>
      <w:keepLines/>
      <w:ind w:left="1135" w:hanging="851"/>
    </w:pPr>
  </w:style>
  <w:style w:type="paragraph" w:styleId="TOC9">
    <w:name w:val="toc 9"/>
    <w:basedOn w:val="TOC8"/>
    <w:semiHidden/>
    <w:rsid w:val="003A08B3"/>
    <w:pPr>
      <w:ind w:left="1418" w:hanging="1418"/>
    </w:pPr>
  </w:style>
  <w:style w:type="paragraph" w:customStyle="1" w:styleId="EX">
    <w:name w:val="EX"/>
    <w:basedOn w:val="Normal"/>
    <w:rsid w:val="003A08B3"/>
    <w:pPr>
      <w:keepLines/>
      <w:ind w:left="1702" w:hanging="1418"/>
    </w:pPr>
  </w:style>
  <w:style w:type="paragraph" w:customStyle="1" w:styleId="FP">
    <w:name w:val="FP"/>
    <w:basedOn w:val="Normal"/>
    <w:rsid w:val="003A08B3"/>
    <w:pPr>
      <w:spacing w:after="0"/>
    </w:pPr>
  </w:style>
  <w:style w:type="paragraph" w:customStyle="1" w:styleId="LD">
    <w:name w:val="LD"/>
    <w:rsid w:val="003A08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A08B3"/>
    <w:pPr>
      <w:spacing w:after="0"/>
    </w:pPr>
  </w:style>
  <w:style w:type="paragraph" w:customStyle="1" w:styleId="EW">
    <w:name w:val="EW"/>
    <w:basedOn w:val="EX"/>
    <w:rsid w:val="003A08B3"/>
    <w:pPr>
      <w:spacing w:after="0"/>
    </w:pPr>
  </w:style>
  <w:style w:type="paragraph" w:styleId="TOC6">
    <w:name w:val="toc 6"/>
    <w:basedOn w:val="TOC5"/>
    <w:next w:val="Normal"/>
    <w:semiHidden/>
    <w:rsid w:val="003A08B3"/>
    <w:pPr>
      <w:ind w:left="1985" w:hanging="1985"/>
    </w:pPr>
  </w:style>
  <w:style w:type="paragraph" w:styleId="TOC7">
    <w:name w:val="toc 7"/>
    <w:basedOn w:val="TOC6"/>
    <w:next w:val="Normal"/>
    <w:semiHidden/>
    <w:rsid w:val="003A08B3"/>
    <w:pPr>
      <w:ind w:left="2268" w:hanging="2268"/>
    </w:pPr>
  </w:style>
  <w:style w:type="paragraph" w:styleId="ListBullet2">
    <w:name w:val="List Bullet 2"/>
    <w:basedOn w:val="ListBullet"/>
    <w:rsid w:val="003A08B3"/>
    <w:pPr>
      <w:ind w:left="851"/>
    </w:pPr>
  </w:style>
  <w:style w:type="paragraph" w:styleId="ListBullet3">
    <w:name w:val="List Bullet 3"/>
    <w:basedOn w:val="ListBullet2"/>
    <w:rsid w:val="003A08B3"/>
    <w:pPr>
      <w:ind w:left="1135"/>
    </w:pPr>
  </w:style>
  <w:style w:type="paragraph" w:styleId="ListNumber">
    <w:name w:val="List Number"/>
    <w:basedOn w:val="List"/>
    <w:rsid w:val="003A08B3"/>
  </w:style>
  <w:style w:type="paragraph" w:customStyle="1" w:styleId="EQ">
    <w:name w:val="EQ"/>
    <w:basedOn w:val="Normal"/>
    <w:next w:val="Normal"/>
    <w:rsid w:val="003A08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8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8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8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8B3"/>
    <w:pPr>
      <w:jc w:val="right"/>
    </w:pPr>
  </w:style>
  <w:style w:type="paragraph" w:customStyle="1" w:styleId="H6">
    <w:name w:val="H6"/>
    <w:basedOn w:val="Heading5"/>
    <w:next w:val="Normal"/>
    <w:rsid w:val="003A08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8B3"/>
    <w:pPr>
      <w:ind w:left="851" w:hanging="851"/>
    </w:pPr>
  </w:style>
  <w:style w:type="paragraph" w:customStyle="1" w:styleId="TAL">
    <w:name w:val="TAL"/>
    <w:basedOn w:val="Normal"/>
    <w:rsid w:val="003A08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08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A08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A08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A08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A08B3"/>
    <w:pPr>
      <w:framePr w:wrap="notBeside" w:y="16161"/>
    </w:pPr>
  </w:style>
  <w:style w:type="character" w:customStyle="1" w:styleId="ZGSM">
    <w:name w:val="ZGSM"/>
    <w:rsid w:val="003A08B3"/>
  </w:style>
  <w:style w:type="paragraph" w:styleId="List2">
    <w:name w:val="List 2"/>
    <w:basedOn w:val="List"/>
    <w:rsid w:val="003A08B3"/>
    <w:pPr>
      <w:ind w:left="851"/>
    </w:pPr>
  </w:style>
  <w:style w:type="paragraph" w:customStyle="1" w:styleId="ZG">
    <w:name w:val="ZG"/>
    <w:rsid w:val="003A08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A08B3"/>
    <w:pPr>
      <w:ind w:left="1135"/>
    </w:pPr>
  </w:style>
  <w:style w:type="paragraph" w:styleId="List4">
    <w:name w:val="List 4"/>
    <w:basedOn w:val="List3"/>
    <w:rsid w:val="003A08B3"/>
    <w:pPr>
      <w:ind w:left="1418"/>
    </w:pPr>
  </w:style>
  <w:style w:type="paragraph" w:styleId="List5">
    <w:name w:val="List 5"/>
    <w:basedOn w:val="List4"/>
    <w:rsid w:val="003A08B3"/>
    <w:pPr>
      <w:ind w:left="1702"/>
    </w:pPr>
  </w:style>
  <w:style w:type="paragraph" w:customStyle="1" w:styleId="EditorsNote">
    <w:name w:val="Editor's Note"/>
    <w:basedOn w:val="NO"/>
    <w:rsid w:val="003A08B3"/>
    <w:rPr>
      <w:color w:val="FF0000"/>
    </w:rPr>
  </w:style>
  <w:style w:type="paragraph" w:styleId="List">
    <w:name w:val="List"/>
    <w:basedOn w:val="Normal"/>
    <w:rsid w:val="003A08B3"/>
    <w:pPr>
      <w:ind w:left="568" w:hanging="284"/>
    </w:pPr>
  </w:style>
  <w:style w:type="paragraph" w:styleId="ListBullet">
    <w:name w:val="List Bullet"/>
    <w:basedOn w:val="List"/>
    <w:rsid w:val="003A08B3"/>
  </w:style>
  <w:style w:type="paragraph" w:styleId="ListBullet4">
    <w:name w:val="List Bullet 4"/>
    <w:basedOn w:val="ListBullet3"/>
    <w:rsid w:val="003A08B3"/>
    <w:pPr>
      <w:ind w:left="1418"/>
    </w:pPr>
  </w:style>
  <w:style w:type="paragraph" w:styleId="ListBullet5">
    <w:name w:val="List Bullet 5"/>
    <w:basedOn w:val="ListBullet4"/>
    <w:rsid w:val="003A08B3"/>
    <w:pPr>
      <w:ind w:left="1702"/>
    </w:pPr>
  </w:style>
  <w:style w:type="paragraph" w:customStyle="1" w:styleId="B2">
    <w:name w:val="B2"/>
    <w:basedOn w:val="List2"/>
    <w:rsid w:val="003A08B3"/>
  </w:style>
  <w:style w:type="paragraph" w:customStyle="1" w:styleId="B3">
    <w:name w:val="B3"/>
    <w:basedOn w:val="List3"/>
    <w:rsid w:val="003A08B3"/>
  </w:style>
  <w:style w:type="paragraph" w:customStyle="1" w:styleId="B4">
    <w:name w:val="B4"/>
    <w:basedOn w:val="List4"/>
    <w:rsid w:val="003A08B3"/>
  </w:style>
  <w:style w:type="paragraph" w:customStyle="1" w:styleId="B5">
    <w:name w:val="B5"/>
    <w:basedOn w:val="List5"/>
    <w:rsid w:val="003A08B3"/>
  </w:style>
  <w:style w:type="paragraph" w:customStyle="1" w:styleId="ZTD">
    <w:name w:val="ZTD"/>
    <w:basedOn w:val="ZB"/>
    <w:rsid w:val="003A08B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C4703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531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31D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tle.monrad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759</cp:lastModifiedBy>
  <cp:revision>2</cp:revision>
  <cp:lastPrinted>2002-04-23T07:10:00Z</cp:lastPrinted>
  <dcterms:created xsi:type="dcterms:W3CDTF">2017-01-27T14:39:00Z</dcterms:created>
  <dcterms:modified xsi:type="dcterms:W3CDTF">2017-01-27T14:39:00Z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
LD5fq8XprNbtvXDMwdYpU9NjRZlJ7pJtkSqNDb06uXAqVSKYRAIq4NbKDQfDRwk1XbV5Sn9H
KPU1mExq0ZT8D2XvJSR6qgd4jO13MnbIPcDurao4k7Z4GwpUh+4/g5fifmWVJlqVbqlrleAS
2N1Mm1aIWiENQpsaxP</vt:lpwstr>
  </property>
  <property fmtid="{D5CDD505-2E9C-101B-9397-08002B2CF9AE}" pid="3" name="_2015_ms_pID_7253431">
    <vt:lpwstr>WrPkhxoZGhzMp0vFY1NBmbr7gSp2T4Ry6kPzIas/L7XH8XGwhSH4m3
xqAnv98c9dIA9sjq60rbwlQ8SyDh1OY+/IyZR7MeO/Qv//GsgR1n03YrF84JNd9XHRQr/3az
xoCtaPXHvAoPIde4MJWbjBImc4WXpOQ0KjSCyUZWAwXIjS+kG9icSPpYPAbFgSrHpV0=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1479402585</vt:lpwstr>
  </property>
</Properties>
</file>